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59" w:rsidRPr="00B0132B" w:rsidRDefault="00D06C59" w:rsidP="00C55A5E">
      <w:pPr>
        <w:pStyle w:val="Heading1"/>
        <w:rPr>
          <w:sz w:val="20"/>
          <w:szCs w:val="20"/>
          <w:lang w:val="es-ES"/>
        </w:rPr>
      </w:pPr>
      <w:bookmarkStart w:id="0" w:name="_GoBack"/>
      <w:bookmarkEnd w:id="0"/>
      <w:r>
        <w:rPr>
          <w:sz w:val="20"/>
          <w:szCs w:val="20"/>
          <w:lang w:val="es-ES"/>
        </w:rPr>
        <w:t xml:space="preserve">LICEUL TEHNOLOGIC </w:t>
      </w:r>
      <w:r w:rsidRPr="00B0132B">
        <w:rPr>
          <w:sz w:val="20"/>
          <w:szCs w:val="20"/>
          <w:lang w:val="es-ES"/>
        </w:rPr>
        <w:t xml:space="preserve"> “N. OLAHUS” ORASTIE</w:t>
      </w:r>
      <w:r>
        <w:rPr>
          <w:sz w:val="20"/>
          <w:szCs w:val="20"/>
          <w:lang w:val="es-ES"/>
        </w:rPr>
        <w:t xml:space="preserve">                          AVIZAT                         APROBAT                     </w:t>
      </w:r>
    </w:p>
    <w:p w:rsidR="00D06C59" w:rsidRPr="00B0132B" w:rsidRDefault="00D06C59" w:rsidP="00C55A5E">
      <w:pPr>
        <w:rPr>
          <w:lang w:val="es-ES"/>
        </w:rPr>
      </w:pPr>
      <w:r>
        <w:rPr>
          <w:lang w:val="es-ES"/>
        </w:rPr>
        <w:t>ARIA CURRICULARA TEHNOLOGII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ISJ-HUNEDOARA</w:t>
      </w:r>
    </w:p>
    <w:p w:rsidR="00D06C59" w:rsidRDefault="00D06C59" w:rsidP="00475D5F">
      <w:pPr>
        <w:rPr>
          <w:lang w:val="es-ES"/>
        </w:rPr>
      </w:pPr>
      <w:r>
        <w:rPr>
          <w:lang w:val="es-ES"/>
        </w:rPr>
        <w:t xml:space="preserve"> CLASA a  XI-a   D   -INVATAMANT  PROFESIONAL</w:t>
      </w:r>
    </w:p>
    <w:p w:rsidR="00D06C59" w:rsidRPr="00470B2B" w:rsidRDefault="00D06C59" w:rsidP="00475D5F">
      <w:pPr>
        <w:rPr>
          <w:sz w:val="24"/>
          <w:szCs w:val="24"/>
          <w:lang w:val="es-ES"/>
        </w:rPr>
      </w:pPr>
      <w:r>
        <w:rPr>
          <w:lang w:val="es-ES"/>
        </w:rPr>
        <w:t xml:space="preserve"> </w:t>
      </w:r>
      <w:r w:rsidRPr="00CC79FF">
        <w:rPr>
          <w:lang w:val="pt-BR"/>
        </w:rPr>
        <w:t>SPECIALITATEA</w:t>
      </w:r>
      <w:r w:rsidRPr="00CC79FF">
        <w:rPr>
          <w:sz w:val="24"/>
          <w:szCs w:val="24"/>
          <w:lang w:val="pt-BR"/>
        </w:rPr>
        <w:t>- Mecanic utilaje si instalatii in industrie</w:t>
      </w:r>
    </w:p>
    <w:p w:rsidR="00D06C59" w:rsidRPr="00CC79FF" w:rsidRDefault="00D06C59" w:rsidP="00475D5F">
      <w:pPr>
        <w:rPr>
          <w:sz w:val="22"/>
          <w:szCs w:val="22"/>
          <w:lang w:val="pt-BR"/>
        </w:rPr>
      </w:pPr>
    </w:p>
    <w:p w:rsidR="00D06C59" w:rsidRPr="00CC79FF" w:rsidRDefault="00D06C59" w:rsidP="00475D5F">
      <w:pPr>
        <w:rPr>
          <w:b/>
          <w:bCs/>
          <w:sz w:val="22"/>
          <w:szCs w:val="22"/>
          <w:u w:val="single"/>
          <w:lang w:val="es-ES"/>
        </w:rPr>
      </w:pPr>
      <w:r w:rsidRPr="00CC79FF">
        <w:rPr>
          <w:b/>
          <w:bCs/>
          <w:sz w:val="22"/>
          <w:szCs w:val="22"/>
          <w:lang w:val="pt-BR"/>
        </w:rPr>
        <w:t xml:space="preserve">                                                    </w:t>
      </w:r>
      <w:r w:rsidRPr="00CC79FF">
        <w:rPr>
          <w:b/>
          <w:bCs/>
          <w:sz w:val="22"/>
          <w:szCs w:val="22"/>
          <w:u w:val="single"/>
          <w:lang w:val="es-ES"/>
        </w:rPr>
        <w:t xml:space="preserve">TEMATICA  LUCRARILOR  DE  ABSOLVIRE           </w:t>
      </w:r>
    </w:p>
    <w:p w:rsidR="00D06C59" w:rsidRPr="00CC79FF" w:rsidRDefault="00D06C59" w:rsidP="00CC79FF">
      <w:pPr>
        <w:jc w:val="center"/>
        <w:rPr>
          <w:b/>
          <w:bCs/>
          <w:sz w:val="22"/>
          <w:szCs w:val="22"/>
          <w:u w:val="single"/>
          <w:lang w:val="es-ES"/>
        </w:rPr>
      </w:pPr>
      <w:r w:rsidRPr="00CC79FF">
        <w:rPr>
          <w:b/>
          <w:bCs/>
          <w:sz w:val="22"/>
          <w:szCs w:val="22"/>
          <w:lang w:val="es-ES"/>
        </w:rPr>
        <w:t>2013- 2014</w:t>
      </w:r>
    </w:p>
    <w:tbl>
      <w:tblPr>
        <w:tblW w:w="104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600"/>
        <w:gridCol w:w="3260"/>
        <w:gridCol w:w="1600"/>
        <w:gridCol w:w="1440"/>
      </w:tblGrid>
      <w:tr w:rsidR="00D06C59" w:rsidRPr="00C55A5E">
        <w:trPr>
          <w:cantSplit/>
          <w:trHeight w:val="491"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Nr.</w:t>
            </w:r>
            <w:r>
              <w:rPr>
                <w:sz w:val="24"/>
                <w:szCs w:val="24"/>
              </w:rPr>
              <w:t>c</w:t>
            </w:r>
            <w:r w:rsidRPr="00C55A5E">
              <w:rPr>
                <w:sz w:val="24"/>
                <w:szCs w:val="24"/>
              </w:rPr>
              <w:t>rt</w:t>
            </w:r>
          </w:p>
        </w:tc>
        <w:tc>
          <w:tcPr>
            <w:tcW w:w="3600" w:type="dxa"/>
          </w:tcPr>
          <w:p w:rsidR="00D06C59" w:rsidRPr="00C55A5E" w:rsidRDefault="00D06C59" w:rsidP="001E3C71">
            <w:pPr>
              <w:pStyle w:val="Heading2"/>
              <w:rPr>
                <w:sz w:val="24"/>
                <w:szCs w:val="24"/>
                <w:u w:val="none"/>
              </w:rPr>
            </w:pPr>
            <w:r w:rsidRPr="00C55A5E">
              <w:rPr>
                <w:sz w:val="24"/>
                <w:szCs w:val="24"/>
                <w:u w:val="none"/>
              </w:rPr>
              <w:t>Unitatea de competenta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Denumirea lucrarii  de proiect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pStyle w:val="Heading3"/>
              <w:rPr>
                <w:u w:val="none"/>
              </w:rPr>
            </w:pPr>
            <w:r w:rsidRPr="00C55A5E">
              <w:rPr>
                <w:u w:val="none"/>
              </w:rPr>
              <w:t>Coordonator</w:t>
            </w:r>
          </w:p>
        </w:tc>
        <w:tc>
          <w:tcPr>
            <w:tcW w:w="14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 xml:space="preserve">  Obs.</w:t>
            </w:r>
          </w:p>
        </w:tc>
      </w:tr>
      <w:tr w:rsidR="00D06C59" w:rsidRPr="00C55A5E">
        <w:trPr>
          <w:cantSplit/>
          <w:trHeight w:val="397"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06C59" w:rsidRPr="00CC79FF" w:rsidRDefault="00D06C59" w:rsidP="00ED6EBF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Necesitatea repararii masinilor, utilajelor si instalatiilor.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06C59" w:rsidRPr="00CC79FF" w:rsidRDefault="00D06C59" w:rsidP="00CE66D8">
            <w:pPr>
              <w:rPr>
                <w:lang w:val="ro-RO"/>
              </w:rPr>
            </w:pPr>
            <w:r w:rsidRPr="00CC79FF">
              <w:t>ANDREŞOIU BOGDAN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06C59" w:rsidRPr="00C55A5E" w:rsidRDefault="00D06C59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Intretinerea sistemelor tehnice.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ANDRONIC ADINA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06C59" w:rsidRPr="00C55A5E" w:rsidRDefault="00D06C59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Ungerea sistemelor tehnice.</w:t>
            </w:r>
          </w:p>
          <w:p w:rsidR="00D06C59" w:rsidRPr="00C55A5E" w:rsidRDefault="00D06C59" w:rsidP="00ED6EBF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BOGDAN B. ALINA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06C59" w:rsidRPr="00C55A5E" w:rsidRDefault="00D06C59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Uzarea sistemelor.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BOLDIJAR V. ANAMARIA </w:t>
            </w:r>
          </w:p>
        </w:tc>
      </w:tr>
      <w:tr w:rsidR="00D06C59" w:rsidRPr="00C55A5E">
        <w:trPr>
          <w:cantSplit/>
          <w:trHeight w:val="411"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06C59" w:rsidRPr="00C55A5E" w:rsidRDefault="00D06C59" w:rsidP="00ED6EBF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Lucrari de reparatii.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06C59" w:rsidRPr="00CC79FF" w:rsidRDefault="00D06C59" w:rsidP="0010437C">
            <w:pPr>
              <w:rPr>
                <w:lang w:val="fr-FR"/>
              </w:rPr>
            </w:pPr>
            <w:r w:rsidRPr="00CC79FF">
              <w:rPr>
                <w:lang w:val="fr-FR"/>
              </w:rPr>
              <w:t xml:space="preserve">BUCUR G. ROXANA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MIII-Repararea si punerea in functiune a masinilor , utilajelor si instalatiilor</w:t>
            </w:r>
          </w:p>
        </w:tc>
        <w:tc>
          <w:tcPr>
            <w:tcW w:w="3260" w:type="dxa"/>
          </w:tcPr>
          <w:p w:rsidR="00D06C59" w:rsidRPr="00CC79FF" w:rsidRDefault="00D06C59" w:rsidP="00ED6EBF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Defecte aparute la asamblarile nituite , filetate, prin pene si caneluri.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Rusu Maria</w:t>
            </w:r>
          </w:p>
        </w:tc>
        <w:tc>
          <w:tcPr>
            <w:tcW w:w="1440" w:type="dxa"/>
          </w:tcPr>
          <w:p w:rsidR="00D06C59" w:rsidRPr="00CC79FF" w:rsidRDefault="00D06C59" w:rsidP="0010437C">
            <w:pPr>
              <w:rPr>
                <w:lang w:val="ro-RO"/>
              </w:rPr>
            </w:pPr>
            <w:r w:rsidRPr="00CC79FF">
              <w:rPr>
                <w:lang w:val="fr-FR"/>
              </w:rPr>
              <w:t xml:space="preserve">CĂLIN  CRISTIAN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7</w:t>
            </w:r>
          </w:p>
        </w:tc>
        <w:tc>
          <w:tcPr>
            <w:tcW w:w="360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Moduri de actionare a instalatiilor de ridicat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>CIMPEAN EMANUEL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8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Componente ale instalatiilor de ridicat si transportat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CUCEU M. ROXANA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9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Exploatarea instalatiilor de ridicat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GOCI I. BOGDAN </w:t>
            </w:r>
          </w:p>
        </w:tc>
      </w:tr>
      <w:tr w:rsidR="00D06C59" w:rsidRPr="00C55A5E">
        <w:trPr>
          <w:cantSplit/>
          <w:trHeight w:val="557"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10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MI-Instalatii de ridicat si transportat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Intretinerea instalatiilor de ridicat si transportat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GORGAN    MĂDĂLINA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11</w:t>
            </w:r>
          </w:p>
        </w:tc>
        <w:tc>
          <w:tcPr>
            <w:tcW w:w="3600" w:type="dxa"/>
          </w:tcPr>
          <w:p w:rsidR="00D06C59" w:rsidRPr="00CC79FF" w:rsidRDefault="00D06C59" w:rsidP="0052558F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Operatii de intretinere a sistemelor hidraulice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HANGEA   ADINA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12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Motoare hidraulice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Lupu Ioan</w:t>
            </w: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IAR D. BIANCA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Intretinerea instalatiilor pneumatice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 xml:space="preserve"> Sas  Aurelia</w:t>
            </w: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LĂCĂTUŞ P. PETRUŢĂ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14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Turbocompresoare- intretinere si reparatii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 xml:space="preserve"> Sas  Aurelia</w:t>
            </w: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LUNGU M. MIHAI </w:t>
            </w:r>
          </w:p>
        </w:tc>
      </w:tr>
      <w:tr w:rsidR="00D06C59" w:rsidRPr="00C55A5E">
        <w:trPr>
          <w:cantSplit/>
          <w:trHeight w:val="215"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15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Compresoare cu piston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</w:tc>
        <w:tc>
          <w:tcPr>
            <w:tcW w:w="1440" w:type="dxa"/>
          </w:tcPr>
          <w:p w:rsidR="00D06C59" w:rsidRPr="00CC79FF" w:rsidRDefault="00D06C59" w:rsidP="0010437C">
            <w:pPr>
              <w:rPr>
                <w:lang w:val="fr-FR"/>
              </w:rPr>
            </w:pPr>
            <w:r w:rsidRPr="00CC79FF">
              <w:rPr>
                <w:lang w:val="fr-FR"/>
              </w:rPr>
              <w:t xml:space="preserve">MOLDOVAN V. ROXANA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16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Pompe hidraulice- intretinere si reparatii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MUNTEAN I. NICOLAE </w:t>
            </w:r>
          </w:p>
        </w:tc>
      </w:tr>
      <w:tr w:rsidR="00D06C59" w:rsidRPr="00C55A5E">
        <w:trPr>
          <w:cantSplit/>
          <w:trHeight w:val="530"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17</w:t>
            </w:r>
          </w:p>
          <w:p w:rsidR="00D06C59" w:rsidRPr="00C55A5E" w:rsidRDefault="00D06C59" w:rsidP="001E3C7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Exploatarea instalatiilor pneumatice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PETREANU L.IONUŢ </w:t>
            </w:r>
          </w:p>
        </w:tc>
      </w:tr>
      <w:tr w:rsidR="00D06C59" w:rsidRPr="00C55A5E">
        <w:trPr>
          <w:cantSplit/>
          <w:trHeight w:val="652"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18</w:t>
            </w:r>
          </w:p>
        </w:tc>
        <w:tc>
          <w:tcPr>
            <w:tcW w:w="3600" w:type="dxa"/>
          </w:tcPr>
          <w:p w:rsidR="00D06C59" w:rsidRPr="00CC79FF" w:rsidRDefault="00D06C59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MII-Intretinerea si repararea instalatiilor hidraulice si pneumatice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Exploatarea instalatiilor hidraulice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Sas  Aurelia</w:t>
            </w:r>
          </w:p>
          <w:p w:rsidR="00D06C59" w:rsidRPr="00C55A5E" w:rsidRDefault="00D06C59" w:rsidP="001E3C7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D06C59" w:rsidRPr="00CC79FF" w:rsidRDefault="00D06C59" w:rsidP="0010437C">
            <w:r w:rsidRPr="00CC79FF">
              <w:t xml:space="preserve">POPA S LOREDANA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</w:p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19</w:t>
            </w:r>
          </w:p>
        </w:tc>
        <w:tc>
          <w:tcPr>
            <w:tcW w:w="3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Fitinguri- componente ale unei insta</w:t>
            </w:r>
            <w:r w:rsidRPr="00C55A5E">
              <w:rPr>
                <w:rFonts w:ascii="Tahoma" w:hAnsi="Tahoma" w:cs="Tahoma"/>
                <w:sz w:val="24"/>
                <w:szCs w:val="24"/>
                <w:lang w:val="es-ES"/>
              </w:rPr>
              <w:t>ș</w:t>
            </w:r>
            <w:r w:rsidRPr="00C55A5E">
              <w:rPr>
                <w:sz w:val="24"/>
                <w:szCs w:val="24"/>
                <w:lang w:val="es-ES"/>
              </w:rPr>
              <w:t>atii hidraulice</w:t>
            </w:r>
          </w:p>
        </w:tc>
        <w:tc>
          <w:tcPr>
            <w:tcW w:w="160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>ŞANDRU I. EMILIAN VASILE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52558F">
            <w:pPr>
              <w:jc w:val="center"/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20</w:t>
            </w:r>
          </w:p>
          <w:p w:rsidR="00D06C59" w:rsidRPr="00C55A5E" w:rsidRDefault="00D06C59" w:rsidP="0052558F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  <w:lang w:val="es-ES"/>
              </w:rPr>
            </w:pPr>
            <w:r w:rsidRPr="00C55A5E">
              <w:rPr>
                <w:sz w:val="24"/>
                <w:szCs w:val="24"/>
                <w:lang w:val="es-ES"/>
              </w:rPr>
              <w:t>Instalatii de ungere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SIMA   RALUCA  ANDREEA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52558F">
            <w:pPr>
              <w:jc w:val="center"/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21</w:t>
            </w:r>
          </w:p>
          <w:p w:rsidR="00D06C59" w:rsidRPr="00C55A5E" w:rsidRDefault="00D06C59" w:rsidP="005255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Filtre si distribuitoare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STĂNILĂ A.IULIANA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22</w:t>
            </w:r>
          </w:p>
        </w:tc>
        <w:tc>
          <w:tcPr>
            <w:tcW w:w="3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Repararea instalatiilor hidraulice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06C59" w:rsidRPr="00CC79FF" w:rsidRDefault="00D06C59" w:rsidP="00CE66D8">
            <w:pPr>
              <w:rPr>
                <w:lang w:val="fr-FR"/>
              </w:rPr>
            </w:pPr>
            <w:r w:rsidRPr="00CC79FF">
              <w:rPr>
                <w:lang w:val="fr-FR"/>
              </w:rPr>
              <w:t xml:space="preserve">TIRONIAC S. ALEXANDRU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23</w:t>
            </w:r>
          </w:p>
        </w:tc>
        <w:tc>
          <w:tcPr>
            <w:tcW w:w="3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06C59" w:rsidRPr="00CC79FF" w:rsidRDefault="00D06C59" w:rsidP="001E3C71">
            <w:pPr>
              <w:rPr>
                <w:sz w:val="24"/>
                <w:szCs w:val="24"/>
                <w:lang w:val="pt-BR"/>
              </w:rPr>
            </w:pPr>
            <w:r w:rsidRPr="00CC79FF">
              <w:rPr>
                <w:sz w:val="24"/>
                <w:szCs w:val="24"/>
                <w:lang w:val="pt-BR"/>
              </w:rPr>
              <w:t>Aparatura de control a instalatiilor hidraulice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VARGA  M. ROXANA LIDIA </w:t>
            </w:r>
          </w:p>
        </w:tc>
      </w:tr>
      <w:tr w:rsidR="00D06C59" w:rsidRPr="00C55A5E">
        <w:trPr>
          <w:cantSplit/>
        </w:trPr>
        <w:tc>
          <w:tcPr>
            <w:tcW w:w="54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24</w:t>
            </w:r>
          </w:p>
        </w:tc>
        <w:tc>
          <w:tcPr>
            <w:tcW w:w="3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M4-Circulatia fluidelor</w:t>
            </w:r>
          </w:p>
        </w:tc>
        <w:tc>
          <w:tcPr>
            <w:tcW w:w="3260" w:type="dxa"/>
          </w:tcPr>
          <w:p w:rsidR="00D06C59" w:rsidRPr="00C55A5E" w:rsidRDefault="00D06C59" w:rsidP="001E3C71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Intretinerea instalatiilor pneumatice</w:t>
            </w:r>
          </w:p>
        </w:tc>
        <w:tc>
          <w:tcPr>
            <w:tcW w:w="1600" w:type="dxa"/>
          </w:tcPr>
          <w:p w:rsidR="00D06C59" w:rsidRPr="00C55A5E" w:rsidRDefault="00D06C59">
            <w:pPr>
              <w:rPr>
                <w:sz w:val="24"/>
                <w:szCs w:val="24"/>
              </w:rPr>
            </w:pPr>
            <w:r w:rsidRPr="00C55A5E">
              <w:rPr>
                <w:sz w:val="24"/>
                <w:szCs w:val="24"/>
              </w:rPr>
              <w:t>Noja Ioan</w:t>
            </w:r>
          </w:p>
        </w:tc>
        <w:tc>
          <w:tcPr>
            <w:tcW w:w="1440" w:type="dxa"/>
          </w:tcPr>
          <w:p w:rsidR="00D06C59" w:rsidRPr="00CC79FF" w:rsidRDefault="00D06C59" w:rsidP="00CE66D8">
            <w:r w:rsidRPr="00CC79FF">
              <w:t xml:space="preserve">VEREŞ G. ALIN DUMITRU </w:t>
            </w:r>
          </w:p>
        </w:tc>
      </w:tr>
    </w:tbl>
    <w:p w:rsidR="00D06C59" w:rsidRPr="00C55A5E" w:rsidRDefault="00D06C59" w:rsidP="00475D5F">
      <w:pPr>
        <w:rPr>
          <w:sz w:val="24"/>
          <w:szCs w:val="24"/>
        </w:rPr>
      </w:pPr>
      <w:r w:rsidRPr="00C55A5E">
        <w:rPr>
          <w:sz w:val="24"/>
          <w:szCs w:val="24"/>
        </w:rPr>
        <w:t xml:space="preserve">                                                               </w:t>
      </w:r>
    </w:p>
    <w:p w:rsidR="00D06C59" w:rsidRPr="00CC79FF" w:rsidRDefault="00D06C59" w:rsidP="00475D5F">
      <w:pPr>
        <w:rPr>
          <w:sz w:val="28"/>
          <w:szCs w:val="28"/>
        </w:rPr>
      </w:pPr>
      <w:r w:rsidRPr="00CC79FF">
        <w:rPr>
          <w:sz w:val="28"/>
          <w:szCs w:val="28"/>
        </w:rPr>
        <w:t xml:space="preserve">                                                                       Director,</w:t>
      </w:r>
    </w:p>
    <w:p w:rsidR="00D06C59" w:rsidRPr="00CC79FF" w:rsidRDefault="00D06C59" w:rsidP="00475D5F">
      <w:pPr>
        <w:rPr>
          <w:sz w:val="28"/>
          <w:szCs w:val="28"/>
        </w:rPr>
      </w:pPr>
      <w:r w:rsidRPr="00CC79FF">
        <w:rPr>
          <w:sz w:val="28"/>
          <w:szCs w:val="28"/>
        </w:rPr>
        <w:t xml:space="preserve">                                                                  Prof. Dionisie BULZ</w:t>
      </w:r>
    </w:p>
    <w:p w:rsidR="00D06C59" w:rsidRPr="00C55A5E" w:rsidRDefault="00D06C59" w:rsidP="00475D5F">
      <w:pPr>
        <w:rPr>
          <w:sz w:val="24"/>
          <w:szCs w:val="24"/>
        </w:rPr>
      </w:pPr>
    </w:p>
    <w:p w:rsidR="00D06C59" w:rsidRPr="00C55A5E" w:rsidRDefault="00D06C59" w:rsidP="00475D5F">
      <w:pPr>
        <w:rPr>
          <w:sz w:val="24"/>
          <w:szCs w:val="24"/>
        </w:rPr>
      </w:pPr>
    </w:p>
    <w:p w:rsidR="00D06C59" w:rsidRPr="00C55A5E" w:rsidRDefault="00D06C59" w:rsidP="00475D5F">
      <w:pPr>
        <w:rPr>
          <w:sz w:val="24"/>
          <w:szCs w:val="24"/>
        </w:rPr>
      </w:pPr>
    </w:p>
    <w:p w:rsidR="00D06C59" w:rsidRPr="00C55A5E" w:rsidRDefault="00D06C59" w:rsidP="00475D5F">
      <w:pPr>
        <w:rPr>
          <w:sz w:val="24"/>
          <w:szCs w:val="24"/>
        </w:rPr>
      </w:pPr>
    </w:p>
    <w:p w:rsidR="00D06C59" w:rsidRPr="00C55A5E" w:rsidRDefault="00D06C59" w:rsidP="00475D5F">
      <w:pPr>
        <w:rPr>
          <w:sz w:val="24"/>
          <w:szCs w:val="24"/>
        </w:rPr>
      </w:pPr>
    </w:p>
    <w:p w:rsidR="00D06C59" w:rsidRPr="00C55A5E" w:rsidRDefault="00D06C59">
      <w:pPr>
        <w:rPr>
          <w:sz w:val="24"/>
          <w:szCs w:val="24"/>
        </w:rPr>
      </w:pPr>
    </w:p>
    <w:sectPr w:rsidR="00D06C59" w:rsidRPr="00C55A5E" w:rsidSect="00CE2C61">
      <w:pgSz w:w="11906" w:h="16838"/>
      <w:pgMar w:top="540" w:right="110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D5F"/>
    <w:rsid w:val="000A7352"/>
    <w:rsid w:val="0010437C"/>
    <w:rsid w:val="001E3C71"/>
    <w:rsid w:val="002C5ECF"/>
    <w:rsid w:val="00444CB0"/>
    <w:rsid w:val="00453E50"/>
    <w:rsid w:val="00470B2B"/>
    <w:rsid w:val="00475D5F"/>
    <w:rsid w:val="0052558F"/>
    <w:rsid w:val="00566498"/>
    <w:rsid w:val="005C2D76"/>
    <w:rsid w:val="00632E20"/>
    <w:rsid w:val="00721DEA"/>
    <w:rsid w:val="007764E4"/>
    <w:rsid w:val="00874A31"/>
    <w:rsid w:val="009E2A55"/>
    <w:rsid w:val="00A73064"/>
    <w:rsid w:val="00A73C17"/>
    <w:rsid w:val="00AC5330"/>
    <w:rsid w:val="00AE6E5B"/>
    <w:rsid w:val="00B0132B"/>
    <w:rsid w:val="00C54CA8"/>
    <w:rsid w:val="00C55A5E"/>
    <w:rsid w:val="00CC79FF"/>
    <w:rsid w:val="00CE2C61"/>
    <w:rsid w:val="00CE66D8"/>
    <w:rsid w:val="00D06C59"/>
    <w:rsid w:val="00D8528A"/>
    <w:rsid w:val="00DD0504"/>
    <w:rsid w:val="00E421C6"/>
    <w:rsid w:val="00EB5682"/>
    <w:rsid w:val="00ED6EBF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5F"/>
    <w:rPr>
      <w:rFonts w:ascii="Times New Roman" w:eastAsia="Times New Roman" w:hAnsi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D5F"/>
    <w:pPr>
      <w:keepNext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5D5F"/>
    <w:pPr>
      <w:keepNext/>
      <w:outlineLvl w:val="1"/>
    </w:pPr>
    <w:rPr>
      <w:sz w:val="40"/>
      <w:szCs w:val="4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5D5F"/>
    <w:pPr>
      <w:keepNext/>
      <w:outlineLvl w:val="2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5D5F"/>
    <w:rPr>
      <w:rFonts w:ascii="Times New Roman" w:hAnsi="Times New Roman" w:cs="Times New Roman"/>
      <w:sz w:val="20"/>
      <w:szCs w:val="20"/>
      <w:lang w:val="en-US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566</Words>
  <Characters>3230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TEHNOLOGIC  “N</dc:title>
  <dc:subject/>
  <dc:creator>Sas</dc:creator>
  <cp:keywords/>
  <dc:description/>
  <cp:lastModifiedBy>secretariat</cp:lastModifiedBy>
  <cp:revision>3</cp:revision>
  <dcterms:created xsi:type="dcterms:W3CDTF">2014-07-01T10:29:00Z</dcterms:created>
  <dcterms:modified xsi:type="dcterms:W3CDTF">2014-07-10T07:52:00Z</dcterms:modified>
</cp:coreProperties>
</file>